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583d117" w14:textId="583d11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2A2FD7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5558E4">
              <w:rPr>
                <w:rFonts w:ascii="Arial" w:hAnsi="Arial" w:cs="Arial"/>
              </w:rPr>
              <w:t>118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5558E4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2A2FD7">
              <w:rPr>
                <w:rFonts w:ascii="Arial" w:hAnsi="Arial" w:cs="Arial"/>
              </w:rPr>
              <w:t>9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5558E4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5558E4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5558E4" w:rsidP="00F65D4C" w:rsidRDefault="005558E4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558E4">
        <w:rPr>
          <w:rFonts w:ascii="Arial" w:hAnsi="Arial" w:eastAsia="Times New Roman" w:cs="Arial"/>
          <w:sz w:val="24"/>
          <w:szCs w:val="24"/>
          <w:lang w:eastAsia="hr-HR"/>
        </w:rPr>
        <w:t>METAL NOVAKOVIĆ j.d.o.o., Pribislavec, Ulica Varaždinska 17, OIB:99415075126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5558E4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5558E4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A2FD7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A2FD7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2A2FD7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2A2FD7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2A2FD7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2A2FD7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A2FD7" w:rsidR="002A2FD7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2A2FD7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2B6A05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5558E4">
        <w:rPr>
          <w:rFonts w:ascii="Arial" w:hAnsi="Arial" w:eastAsia="Times New Roman" w:cs="Arial"/>
          <w:sz w:val="24"/>
          <w:szCs w:val="24"/>
          <w:lang w:eastAsia="hr-HR"/>
        </w:rPr>
        <w:t>Danijel Novaković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5558E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5558E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5558E4" w:rsidR="005558E4">
        <w:rPr>
          <w:rFonts w:ascii="Arial" w:hAnsi="Arial" w:eastAsia="Times New Roman" w:cs="Arial"/>
          <w:sz w:val="24"/>
          <w:szCs w:val="24"/>
          <w:lang w:eastAsia="hr-HR"/>
        </w:rPr>
        <w:t>METAL NOVAKOVIĆ j.d.o.o., Pribislavec, Ulica Varaždinska 17, OIB:99415075126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5558E4">
        <w:rPr>
          <w:rFonts w:ascii="Arial" w:hAnsi="Arial" w:eastAsia="Times New Roman" w:cs="Arial"/>
          <w:sz w:val="24"/>
          <w:szCs w:val="24"/>
          <w:lang w:eastAsia="hr-HR"/>
        </w:rPr>
        <w:t>Danijel Novaković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</w:t>
      </w:r>
      <w:r w:rsidR="00C952A9">
        <w:rPr>
          <w:rFonts w:ascii="Arial" w:hAnsi="Arial" w:eastAsia="Times New Roman" w:cs="Arial"/>
          <w:sz w:val="24"/>
          <w:szCs w:val="24"/>
          <w:lang w:eastAsia="hr-HR"/>
        </w:rPr>
        <w:t>da je svjestan do postoji dug dužnika prema Poreznoj upravi  s osnova raznih doprinosa. Dužnik se inače bavi prikupljanjem sekundarnih sirovina. Ima želju da se nastavi poslovanje te će u nekom roku podmiriti dugovanje prema Poreznoj upravi. Napominje da se osnovna djelatnost dužnika uglavnom obavlja kroz ljetne mjesece pa bi se dug morao podmiriti.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952A9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52A9">
        <w:rPr>
          <w:rFonts w:ascii="Arial" w:hAnsi="Arial" w:eastAsia="Times New Roman" w:cs="Arial"/>
          <w:sz w:val="24"/>
          <w:szCs w:val="24"/>
          <w:lang w:eastAsia="hr-HR"/>
        </w:rPr>
        <w:tab/>
        <w:t>Zastupnica</w:t>
      </w:r>
      <w:r w:rsidRPr="00C952A9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Pr="00C952A9" w:rsidR="00C952A9">
        <w:rPr>
          <w:rFonts w:ascii="Arial" w:hAnsi="Arial" w:eastAsia="Times New Roman" w:cs="Arial"/>
          <w:sz w:val="24"/>
          <w:szCs w:val="24"/>
          <w:lang w:eastAsia="hr-HR"/>
        </w:rPr>
        <w:t>29</w:t>
      </w:r>
      <w:r w:rsidRPr="00C952A9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952A9" w:rsidR="00C952A9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C952A9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952A9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C952A9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C952A9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C952A9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C952A9" w:rsidR="00C952A9">
        <w:rPr>
          <w:rFonts w:ascii="Arial" w:hAnsi="Arial" w:eastAsia="Times New Roman" w:cs="Arial"/>
          <w:sz w:val="24"/>
          <w:szCs w:val="24"/>
          <w:lang w:eastAsia="hr-HR"/>
        </w:rPr>
        <w:t>18.223,10</w:t>
      </w:r>
      <w:r w:rsidRPr="00C952A9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C952A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F40058" w:rsidR="00C952A9" w:rsidP="00F65D4C" w:rsidRDefault="00C952A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40058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4005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F40058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F40058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F40058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F40058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F40058" w:rsidR="005558E4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F4005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F40058" w:rsidR="005558E4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F4005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40058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F40058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F40058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F40058" w:rsidR="00F40058">
        <w:rPr>
          <w:rFonts w:ascii="Arial" w:hAnsi="Arial" w:eastAsia="Times New Roman" w:cs="Arial"/>
          <w:sz w:val="24"/>
          <w:szCs w:val="24"/>
          <w:lang w:eastAsia="hr-HR"/>
        </w:rPr>
        <w:t>12.383,38</w:t>
      </w:r>
      <w:r w:rsidRPr="00F40058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Sud donosi</w:t>
      </w:r>
    </w:p>
    <w:p w:rsidRPr="002B6A05" w:rsidR="00F65D4C" w:rsidP="00F65D4C" w:rsidRDefault="00BA36FB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693926" w:rsidP="00F40058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F40058">
        <w:rPr>
          <w:rFonts w:ascii="Arial" w:hAnsi="Arial" w:eastAsia="Times New Roman" w:cs="Arial"/>
          <w:sz w:val="24"/>
          <w:szCs w:val="24"/>
          <w:lang w:eastAsia="hr-HR"/>
        </w:rPr>
        <w:t xml:space="preserve">Današnje ročište se odgađa, a slijedeće se određuje za </w:t>
      </w:r>
    </w:p>
    <w:p w:rsidR="00F40058" w:rsidP="00F40058" w:rsidRDefault="00F4005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40058" w:rsidR="00F40058" w:rsidP="00F40058" w:rsidRDefault="00F4005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u w:val="single"/>
          <w:lang w:eastAsia="hr-HR"/>
        </w:rPr>
      </w:pPr>
      <w:r w:rsidRPr="00F40058">
        <w:rPr>
          <w:rFonts w:ascii="Arial" w:hAnsi="Arial" w:eastAsia="Times New Roman" w:cs="Arial"/>
          <w:sz w:val="24"/>
          <w:szCs w:val="24"/>
          <w:u w:val="single"/>
          <w:lang w:eastAsia="hr-HR"/>
        </w:rPr>
        <w:t>30. kolovoza 2022. u 09,00 sati</w:t>
      </w:r>
    </w:p>
    <w:p w:rsidR="00F40058" w:rsidP="00F40058" w:rsidRDefault="00F4005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F40058" w:rsidP="00F40058" w:rsidRDefault="00F4005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što prisutni primaju na znanje proglasom ovog zaključka te se neće posebno pozivati.</w:t>
      </w:r>
    </w:p>
    <w:p w:rsidR="00F40058" w:rsidP="00F40058" w:rsidRDefault="00F4005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40058" w:rsidP="00F40058" w:rsidRDefault="00F4005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F40058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:40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435A" w:rsidP="00501147" w:rsidRDefault="00D4435A">
      <w:pPr>
        <w:spacing w:after="0" w:line="240" w:lineRule="auto"/>
      </w:pPr>
      <w:r>
        <w:separator/>
      </w:r>
    </w:p>
  </w:endnote>
  <w:endnote w:type="continuationSeparator" w:id="0">
    <w:p w:rsidR="00D4435A" w:rsidP="00501147" w:rsidRDefault="00D44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435A" w:rsidP="00501147" w:rsidRDefault="00D4435A">
      <w:pPr>
        <w:spacing w:after="0" w:line="240" w:lineRule="auto"/>
      </w:pPr>
      <w:r>
        <w:separator/>
      </w:r>
    </w:p>
  </w:footnote>
  <w:footnote w:type="continuationSeparator" w:id="0">
    <w:p w:rsidR="00D4435A" w:rsidP="00501147" w:rsidRDefault="00D44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F236B">
      <w:rPr>
        <w:rFonts w:ascii="Arial" w:hAnsi="Arial" w:cs="Arial"/>
        <w:noProof/>
        <w:sz w:val="24"/>
        <w:szCs w:val="24"/>
      </w:rPr>
      <w:t>Poslovni broj: 10 St-118/2022-9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F236B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2FD7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558E4"/>
    <w:rsid w:val="00597D2F"/>
    <w:rsid w:val="005C0B84"/>
    <w:rsid w:val="005E1D89"/>
    <w:rsid w:val="005F3F8F"/>
    <w:rsid w:val="005F5DCE"/>
    <w:rsid w:val="005F633B"/>
    <w:rsid w:val="00640FB4"/>
    <w:rsid w:val="00651E9C"/>
    <w:rsid w:val="00653CB7"/>
    <w:rsid w:val="00666775"/>
    <w:rsid w:val="00685195"/>
    <w:rsid w:val="0069332A"/>
    <w:rsid w:val="00693926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F236B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952A9"/>
    <w:rsid w:val="00CB0DAC"/>
    <w:rsid w:val="00CE3864"/>
    <w:rsid w:val="00CF6122"/>
    <w:rsid w:val="00D228AD"/>
    <w:rsid w:val="00D400B5"/>
    <w:rsid w:val="00D43FE4"/>
    <w:rsid w:val="00D4435A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0058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F23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236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236B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236B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236B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10. svibnja 2022.</izvorni_sadrzaj>
    <derivirana_varijabla naziv="DomainObject.StvarniPocetakDatum_1">10. svibnja 2022.</derivirana_varijabla>
  </DomainObject.StvarniPocetakDatum>
  <DomainObject.StvarniZavrsetakDatum>
    <izvorni_sadrzaj>10. svibnja 2022.</izvorni_sadrzaj>
    <derivirana_varijabla naziv="DomainObject.StvarniZavrsetakDatum_1">10. svibnja 2022.</derivirana_varijabla>
  </DomainObject.StvarniZavrsetakDatum>
  <DomainObject.PlaniraniZavrsetakDatum>
    <izvorni_sadrzaj>10. svibnja 2022.</izvorni_sadrzaj>
    <derivirana_varijabla naziv="DomainObject.PlaniraniZavrsetakDatum_1">10. svibnja 2022.</derivirana_varijabla>
  </DomainObject.PlaniraniZavrsetakDatum>
  <DomainObject.PlaniraniPocetakDatum>
    <izvorni_sadrzaj>10. svibnja 2022.</izvorni_sadrzaj>
    <derivirana_varijabla naziv="DomainObject.PlaniraniPocetakDatum_1">10. svibnja 2022.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svibnja 2022.</izvorni_sadrzaj>
    <derivirana_varijabla naziv="DomainObject.Zapisnik.DatumKreiranja_1">10.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St-118/2022-9</izvorni_sadrzaj>
    <derivirana_varijabla naziv="DomainObject.Zapisnik.Oznaka_1">St-118/2022-9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travnja 2022.</izvorni_sadrzaj>
    <derivirana_varijabla naziv="DomainObject.Predmet.DatumIzradeOptuznogAkta_1">6. travnja 2022.</derivirana_varijabla>
  </DomainObject.Predmet.DatumIzradeOptuznogAkta>
  <DomainObject.Predmet.DatumIzradeOptuznogAktaFormated>
    <izvorni_sadrzaj>6.4.2022.</izvorni_sadrzaj>
    <derivirana_varijabla naziv="DomainObject.Predmet.DatumIzradeOptuznogAktaFormated_1">6.4.2022.</derivirana_varijabla>
  </DomainObject.Predmet.DatumIzradeOptuznogAktaFormated>
  <DomainObject.Predmet.DatumOsnivanja>
    <izvorni_sadrzaj>6. travnja 2022.</izvorni_sadrzaj>
    <derivirana_varijabla naziv="DomainObject.Predmet.DatumOsnivanja_1">6.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travnja 2022.</izvorni_sadrzaj>
    <derivirana_varijabla naziv="DomainObject.Predmet.DatumPrimitkaOptuznogAkta_1">6.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St-118/2022</izvorni_sadrzaj>
    <derivirana_varijabla naziv="DomainObject.Predmet.OznakaBroj_1">St-118/2022</derivirana_varijabla>
  </DomainObject.Predmet.OznakaBroj>
  <DomainObject.Predmet.OznakaBrojOptuznogAkta>
    <izvorni_sadrzaj>04-06-22-1918</izvorni_sadrzaj>
    <derivirana_varijabla naziv="DomainObject.Predmet.OznakaBrojOptuznogAkta_1">04-06-22-1918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NOVAKOVIĆ jednostavno društvo s ograničenom odgovornošću za trgovinu i usluge zastupanog po punomoćniku Danijel Novaković</izvorni_sadrzaj>
    <derivirana_varijabla naziv="DomainObject.Predmet.ProtustrankaFormated_1">  METAL NOVAKOVIĆ jednostavno društvo s ograničenom odgovornošću za trgovinu i usluge zastupanog po punomoćniku Danijel Novaković</derivirana_varijabla>
  </DomainObject.Predmet.ProtustrankaFormated>
  <DomainObject.Predmet.ProtustrankaFormatedOIB>
    <izvorni_sadrzaj>  METAL NOVAKOVIĆ jednostavno društvo s ograničenom odgovornošću za trgovinu i usluge, OIB 99415075126 zastupanog po punomoćniku Danijel Novaković</izvorni_sadrzaj>
    <derivirana_varijabla naziv="DomainObject.Predmet.ProtustrankaFormatedOIB_1">  METAL NOVAKOVIĆ jednostavno društvo s ograničenom odgovornošću za trgovinu i usluge, OIB 99415075126 zastupanog po punomoćniku Danijel Novaković</derivirana_varijabla>
  </DomainObject.Predmet.ProtustrankaFormatedOIB>
  <DomainObject.Predmet.ProtustrankaFormatedWithAdress>
    <izvorni_sadrzaj> METAL NOVAKOVIĆ jednostavno društvo s ograničenom odgovornošću za trgovinu i usluge, Ulica Varaždinska 17, 40000 Pribislavec zastupanog po punomoćniku Danijel Novaković</izvorni_sadrzaj>
    <derivirana_varijabla naziv="DomainObject.Predmet.ProtustrankaFormatedWithAdress_1"> METAL NOVAKOVIĆ jednostavno društvo s ograničenom odgovornošću za trgovinu i usluge, Ulica Varaždinska 17, 40000 Pribislavec zastupanog po punomoćniku Danijel Novaković</derivirana_varijabla>
  </DomainObject.Predmet.ProtustrankaFormatedWithAdress>
  <DomainObject.Predmet.ProtustrankaFormatedWithAdressOIB>
    <izvorni_sadrzaj> METAL NOVAKOVIĆ jednostavno društvo s ograničenom odgovornošću za trgovinu i usluge, OIB 99415075126, Ulica Varaždinska 17, 40000 Pribislavec zastupanog po punomoćniku Danijel Novaković</izvorni_sadrzaj>
    <derivirana_varijabla naziv="DomainObject.Predmet.ProtustrankaFormatedWithAdressOIB_1"> METAL NOVAKOVIĆ jednostavno društvo s ograničenom odgovornošću za trgovinu i usluge, OIB 99415075126, Ulica Varaždinska 17, 40000 Pribislavec zastupanog po punomoćniku Danijel Novaković</derivirana_varijabla>
  </DomainObject.Predmet.ProtustrankaFormatedWithAdressOIB>
  <DomainObject.Predmet.ProtustrankaWithAdress>
    <izvorni_sadrzaj>METAL NOVAKOVIĆ jednostavno društvo s ograničenom odgovornošću za trgovinu i usluge Ulica Varaždinska 17, 40000 Pribislavec</izvorni_sadrzaj>
    <derivirana_varijabla naziv="DomainObject.Predmet.ProtustrankaWithAdress_1">METAL NOVAKOVIĆ jednostavno društvo s ograničenom odgovornošću za trgovinu i usluge Ulica Varaždinska 17, 40000 Pribislavec</derivirana_varijabla>
  </DomainObject.Predmet.ProtustrankaWithAdress>
  <DomainObject.Predmet.ProtustrankaWithAdressOIB>
    <izvorni_sadrzaj>METAL NOVAKOVIĆ jednostavno društvo s ograničenom odgovornošću za trgovinu i usluge, OIB 99415075126, Ulica Varaždinska 17, 40000 Pribislavec</izvorni_sadrzaj>
    <derivirana_varijabla naziv="DomainObject.Predmet.ProtustrankaWithAdressOIB_1">METAL NOVAKOVIĆ jednostavno društvo s ograničenom odgovornošću za trgovinu i usluge, OIB 99415075126, Ulica Varaždinska 17, 40000 Pribislavec</derivirana_varijabla>
  </DomainObject.Predmet.ProtustrankaWithAdressOIB>
  <DomainObject.Predmet.ProtustrankaNazivFormated>
    <izvorni_sadrzaj>METAL NOVAKOVIĆ jednostavno društvo s ograničenom odgovornošću za trgovinu i usluge</izvorni_sadrzaj>
    <derivirana_varijabla naziv="DomainObject.Predmet.ProtustrankaNazivFormated_1">METAL NOVAKOVIĆ jednostavno društvo s ograničenom odgovornošću za trgovinu i usluge</derivirana_varijabla>
  </DomainObject.Predmet.ProtustrankaNazivFormated>
  <DomainObject.Predmet.ProtustrankaNazivFormatedOIB>
    <izvorni_sadrzaj>METAL NOVAKOVIĆ jednostavno društvo s ograničenom odgovornošću za trgovinu i usluge, OIB 99415075126</izvorni_sadrzaj>
    <derivirana_varijabla naziv="DomainObject.Predmet.ProtustrankaNazivFormatedOIB_1">METAL NOVAKOVIĆ jednostavno društvo s ograničenom odgovornošću za trgovinu i usluge, OIB 99415075126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12648.84</izvorni_sadrzaj>
    <derivirana_varijabla naziv="DomainObject.Predmet.TrenutnaVrijednost_1">12648.84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NOVAKOVIĆ jednostavno društvo s ograničenom odgovornošću za trgovinu i usluge zastupanog po punomoćniku Danijel Novaković</item>
    </izvorni_sadrzaj>
    <derivirana_varijabla naziv="DomainObject.Predmet.ProtuStrankaListFormated_1">
      <item>METAL NOVAKOVIĆ jednostavno društvo s ograničenom odgovornošću za trgovinu i usluge zastupanog po punomoćniku Danijel Novaković</item>
    </derivirana_varijabla>
  </DomainObject.Predmet.ProtuStrankaListFormated>
  <DomainObject.Predmet.ProtuStrankaListFormatedOIB>
    <izvorni_sadrzaj>
      <item>METAL NOVAKOVIĆ jednostavno društvo s ograničenom odgovornošću za trgovinu i usluge, OIB 99415075126 zastupanog po punomoćniku Danijel Novaković</item>
    </izvorni_sadrzaj>
    <derivirana_varijabla naziv="DomainObject.Predmet.ProtuStrankaListFormatedOIB_1">
      <item>METAL NOVAKOVIĆ jednostavno društvo s ograničenom odgovornošću za trgovinu i usluge, OIB 99415075126 zastupanog po punomoćniku Danijel Novaković</item>
    </derivirana_varijabla>
  </DomainObject.Predmet.ProtuStrankaListFormatedOIB>
  <DomainObject.Predmet.ProtuStrankaListFormatedWithAdress>
    <izvorni_sadrzaj>
      <item>METAL NOVAKOVIĆ jednostavno društvo s ograničenom odgovornošću za trgovinu i usluge, Ulica Varaždinska 17, 40000 Pribislavec zastupanog po punomoćniku Danijel Novaković</item>
    </izvorni_sadrzaj>
    <derivirana_varijabla naziv="DomainObject.Predmet.ProtuStrankaListFormatedWithAdress_1">
      <item>METAL NOVAKOVIĆ jednostavno društvo s ograničenom odgovornošću za trgovinu i usluge, Ulica Varaždinska 17, 40000 Pribislavec zastupanog po punomoćniku Danijel Novaković</item>
    </derivirana_varijabla>
  </DomainObject.Predmet.ProtuStrankaListFormatedWithAdress>
  <DomainObject.Predmet.ProtuStrankaListFormatedWithAdressOIB>
    <izvorni_sadrzaj>
      <item>METAL NOVAKOVIĆ jednostavno društvo s ograničenom odgovornošću za trgovinu i usluge, OIB 99415075126, Ulica Varaždinska 17, 40000 Pribislavec zastupanog po punomoćniku Danijel Novaković</item>
    </izvorni_sadrzaj>
    <derivirana_varijabla naziv="DomainObject.Predmet.ProtuStrankaListFormatedWithAdressOIB_1">
      <item>METAL NOVAKOVIĆ jednostavno društvo s ograničenom odgovornošću za trgovinu i usluge, OIB 99415075126, Ulica Varaždinska 17, 40000 Pribislavec zastupanog po punomoćniku Danijel Novaković</item>
    </derivirana_varijabla>
  </DomainObject.Predmet.ProtuStrankaListFormatedWithAdressOIB>
  <DomainObject.Predmet.ProtuStrankaListNazivFormated>
    <izvorni_sadrzaj>
      <item>METAL NOVAKOVIĆ jednostavno društvo s ograničenom odgovornošću za trgovinu i usluge</item>
    </izvorni_sadrzaj>
    <derivirana_varijabla naziv="DomainObject.Predmet.ProtuStrankaListNazivFormated_1">
      <item>METAL NOVAKOVIĆ jednostavno društvo s ograničenom odgovornošću za trgovinu i usluge</item>
    </derivirana_varijabla>
  </DomainObject.Predmet.ProtuStrankaListNazivFormated>
  <DomainObject.Predmet.ProtuStrankaListNazivFormatedOIB>
    <izvorni_sadrzaj>
      <item>METAL NOVAKOVIĆ jednostavno društvo s ograničenom odgovornošću za trgovinu i usluge, OIB 99415075126</item>
    </izvorni_sadrzaj>
    <derivirana_varijabla naziv="DomainObject.Predmet.ProtuStrankaListNazivFormatedOIB_1">
      <item>METAL NOVAKOVIĆ jednostavno društvo s ograničenom odgovornošću za trgovinu i usluge, OIB 99415075126</item>
    </derivirana_varijabla>
  </DomainObject.Predmet.ProtuStrankaListNazivFormatedOIB>
  <DomainObject.Predmet.OstaliListFormated>
    <izvorni_sadrzaj>
      <item>Danijel Novaković punomoćnik sudionika u postupku METAL NOVAKOVIĆ jednostavno društvo s ograničenom odgovornošću za trgovinu i usluge</item>
      <item>Policijska postaja Čakovec</item>
    </izvorni_sadrzaj>
    <derivirana_varijabla naziv="DomainObject.Predmet.OstaliListFormated_1">
      <item>Danijel Novaković punomoćnik sudionika u postupku METAL NOVAKOVIĆ jednostavno društvo s ograničenom odgovornošću za trgovinu i usluge</item>
      <item>Policijska postaja Čakovec</item>
    </derivirana_varijabla>
  </DomainObject.Predmet.OstaliListFormated>
  <DomainObject.Predmet.OstaliListFormatedOIB>
    <izvorni_sadrzaj>
      <item>Danijel Novaković, OIB 03244441427 punomoćnik sudionika u postupku METAL NOVAKOVIĆ jednostavno društvo s ograničenom odgovornošću za trgovinu i usluge</item>
      <item>Policijska postaja Čakovec</item>
    </izvorni_sadrzaj>
    <derivirana_varijabla naziv="DomainObject.Predmet.OstaliListFormatedOIB_1">
      <item>Danijel Novaković, OIB 03244441427 punomoćnik sudionika u postupku METAL NOVAKOVIĆ jednostavno društvo s ograničenom odgovornošću za trgovinu i usluge</item>
      <item>Policijska postaja Čakovec</item>
    </derivirana_varijabla>
  </DomainObject.Predmet.OstaliListFormatedOIB>
  <DomainObject.Predmet.OstaliListFormatedWithAdress>
    <izvorni_sadrzaj>
      <item>Danijel Novaković, Ulica Varaždinska 17, 40000 Pribislavec punomoćnik sudionika u postupku METAL NOVAKOVIĆ jednostavno društvo s ograničenom odgovornošću za trgovinu i usluge</item>
      <item>Policijska postaja Čakovec, Ulica Jakova Gotovca 7, 40000 Čakovec</item>
    </izvorni_sadrzaj>
    <derivirana_varijabla naziv="DomainObject.Predmet.OstaliListFormatedWithAdress_1">
      <item>Danijel Novaković, Ulica Varaždinska 17, 40000 Pribislavec punomoćnik sudionika u postupku METAL NOVAKOVIĆ jednostavno društvo s ograničenom odgovornošću za trgovinu i usluge</item>
      <item>Policijska postaja Čakovec, Ulica Jakova Gotovca 7, 40000 Čakovec</item>
    </derivirana_varijabla>
  </DomainObject.Predmet.OstaliListFormatedWithAdress>
  <DomainObject.Predmet.OstaliListFormatedWithAdressOIB>
    <izvorni_sadrzaj>
      <item>Danijel Novaković, OIB 03244441427, Ulica Varaždinska 17, 40000 Pribislavec punomoćnik sudionika u postupku METAL NOVAKOVIĆ jednostavno društvo s ograničenom odgovornošću za trgovinu i usluge</item>
      <item>Policijska postaja Čakovec, Ulica Jakova Gotovca 7, 40000 Čakovec</item>
    </izvorni_sadrzaj>
    <derivirana_varijabla naziv="DomainObject.Predmet.OstaliListFormatedWithAdressOIB_1">
      <item>Danijel Novaković, OIB 03244441427, Ulica Varaždinska 17, 40000 Pribislavec punomoćnik sudionika u postupku METAL NOVAKOVIĆ jednostavno društvo s ograničenom odgovornošću za trgovinu i usluge</item>
      <item>Policijska postaja Čakovec, Ulica Jakova Gotovca 7, 40000 Čakovec</item>
    </derivirana_varijabla>
  </DomainObject.Predmet.OstaliListFormatedWithAdressOIB>
  <DomainObject.Predmet.OstaliListNazivFormated>
    <izvorni_sadrzaj>
      <item>Danijel Novaković</item>
      <item>Policijska postaja Čakovec</item>
    </izvorni_sadrzaj>
    <derivirana_varijabla naziv="DomainObject.Predmet.OstaliListNazivFormated_1">
      <item>Danijel Novaković</item>
      <item>Policijska postaja Čakovec</item>
    </derivirana_varijabla>
  </DomainObject.Predmet.OstaliListNazivFormated>
  <DomainObject.Predmet.OstaliListNazivFormatedOIB>
    <izvorni_sadrzaj>
      <item>Danijel Novaković, OIB 03244441427</item>
      <item>Policijska postaja Čakovec</item>
    </izvorni_sadrzaj>
    <derivirana_varijabla naziv="DomainObject.Predmet.OstaliListNazivFormatedOIB_1">
      <item>Danijel Novaković, OIB 03244441427</item>
      <item>Policijska postaja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svibnja 2022.</izvorni_sadrzaj>
    <derivirana_varijabla naziv="DomainObject.Datum_1">10. svibnja 2022.</derivirana_varijabla>
  </DomainObject.Datum>
  <DomainObject.PoslovniBrojDokumenta>
    <izvorni_sadrzaj>St-118/2022-9</izvorni_sadrzaj>
    <derivirana_varijabla naziv="DomainObject.PoslovniBrojDokumenta_1">St-118/2022-9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NOVAKOVIĆ jednostavno društvo s ograničenom odgovornošću za trgovinu i usluge</izvorni_sadrzaj>
    <derivirana_varijabla naziv="DomainObject.Predmet.ProtustrankaIDrugi_1">METAL NOVAKOVIĆ jednostavno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METAL NOVAKOVIĆ jednostavno društvo s ograničenom odgovornošću za trgovinu i usluge, OIB 99415075126, Ulica Varaždinska 17, 40000 Pribislavec</izvorni_sadrzaj>
    <derivirana_varijabla naziv="DomainObject.Predmet.ProtustrankaIDrugiAdressOIB_1">METAL NOVAKOVIĆ jednostavno društvo s ograničenom odgovornošću za trgovinu i usluge, OIB 99415075126, Ulica Varaždinska 17,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NOVAKOVIĆ jednostavno društvo s ograničenom odgovornošću za trgovinu i usluge</item>
      <item>Financijska agencija</item>
      <item>Danijel Novaković</item>
      <item>Policijska postaja Čakovec</item>
    </izvorni_sadrzaj>
    <derivirana_varijabla naziv="DomainObject.Predmet.SudioniciListNaziv_1">
      <item>METAL NOVAKOVIĆ jednostavno društvo s ograničenom odgovornošću za trgovinu i usluge</item>
      <item>Financijska agencija</item>
      <item>Danijel Novaković</item>
      <item>Policijska postaja Čakovec</item>
    </derivirana_varijabla>
  </DomainObject.Predmet.SudioniciListNaziv>
  <DomainObject.Predmet.SudioniciListAdressOIB>
    <izvorni_sadrzaj>
      <item>METAL NOVAKOVIĆ jednostavno društvo s ograničenom odgovornošću za trgovinu i usluge, OIB 99415075126, Ulica Varaždinska 17,40000 Pribislavec</item>
      <item>Financijska agencija, OIB 85821130368, A.CESARCA 2,42000 Varaždin</item>
      <item>Danijel Novaković, OIB 03244441427, Ulica Varaždinska 17,40000 Pribislavec</item>
      <item>Policijska postaja Čakovec, Ulica Jakova Gotovca 7,40000 Čakovec</item>
    </izvorni_sadrzaj>
    <derivirana_varijabla naziv="DomainObject.Predmet.SudioniciListAdressOIB_1">
      <item>METAL NOVAKOVIĆ jednostavno društvo s ograničenom odgovornošću za trgovinu i usluge, OIB 99415075126, Ulica Varaždinska 17,40000 Pribislavec</item>
      <item>Financijska agencija, OIB 85821130368, A.CESARCA 2,42000 Varaždin</item>
      <item>Danijel Novaković, OIB 03244441427, Ulica Varaždinska 17,40000 Pribislavec</item>
      <item>Policijska postaja Čakovec, Ulica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99415075126</item>
      <item>, OIB 85821130368</item>
      <item>, OIB 03244441427</item>
      <item>, OIB null</item>
    </izvorni_sadrzaj>
    <derivirana_varijabla naziv="DomainObject.Predmet.SudioniciListNazivOIB_1">
      <item>, OIB 99415075126</item>
      <item>, OIB 85821130368</item>
      <item>, OIB 03244441427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travnja 2022.</izvorni_sadrzaj>
    <derivirana_varijabla naziv="DomainObject.Predmet.DatumPocetkaProcesa_1">6.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4A4D68-8F2F-4787-AE29-B47F8D5ACAB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355</properties:Words>
  <properties:Characters>1977</properties:Characters>
  <properties:Lines>93</properties:Lines>
  <properties:Paragraphs>36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2018-11-14T08:44:00Z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2022-05-10T10:43:00Z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St-118/2022-9 / Zapisnik - Ročište radi izjašnjenja o prijedlogu za otvaranje steč.post (St-118-22-9 Zapisnik od 10.5.22 -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